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416"/>
        <w:gridCol w:w="1377"/>
      </w:tblGrid>
      <w:tr w:rsidR="00E7479D" w:rsidTr="00E7479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79D" w:rsidRDefault="00E7479D" w:rsidP="008E11A6">
            <w:r>
              <w:t>Приложение 8</w:t>
            </w:r>
          </w:p>
        </w:tc>
      </w:tr>
      <w:tr w:rsidR="00E7479D" w:rsidTr="00E7479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79D" w:rsidRDefault="00E7479D" w:rsidP="008E11A6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79D" w:rsidRDefault="00E7479D" w:rsidP="008E11A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7479D" w:rsidTr="00E7479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79D" w:rsidRDefault="005F4005" w:rsidP="008E11A6">
            <w:r>
              <w:t xml:space="preserve">от 12.03.2020 </w:t>
            </w:r>
            <w:r w:rsidR="00E7479D">
              <w:t>№</w:t>
            </w:r>
            <w:r>
              <w:t xml:space="preserve"> 63-504</w:t>
            </w:r>
            <w:r w:rsidR="00E7479D">
              <w:t xml:space="preserve">      </w:t>
            </w:r>
          </w:p>
        </w:tc>
      </w:tr>
      <w:tr w:rsidR="00E7479D" w:rsidTr="00E7479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</w:tr>
      <w:tr w:rsidR="00E7479D" w:rsidTr="00E7479D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E7479D" w:rsidTr="00E7479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</w:tr>
      <w:tr w:rsidR="00E7479D" w:rsidTr="00E7479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тыс. руб.</w:t>
            </w:r>
          </w:p>
        </w:tc>
      </w:tr>
      <w:tr w:rsidR="00E7479D" w:rsidTr="00E7479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№ п/п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2021 год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2022 год</w:t>
            </w:r>
          </w:p>
        </w:tc>
      </w:tr>
    </w:tbl>
    <w:p w:rsidR="00E7479D" w:rsidRPr="00E7479D" w:rsidRDefault="00E7479D">
      <w:pPr>
        <w:rPr>
          <w:sz w:val="2"/>
        </w:rPr>
      </w:pPr>
    </w:p>
    <w:tbl>
      <w:tblPr>
        <w:tblW w:w="0" w:type="auto"/>
        <w:tblInd w:w="-34" w:type="dxa"/>
        <w:tblLayout w:type="fixed"/>
        <w:tblLook w:val="04A0"/>
      </w:tblPr>
      <w:tblGrid>
        <w:gridCol w:w="601"/>
        <w:gridCol w:w="617"/>
        <w:gridCol w:w="9213"/>
        <w:gridCol w:w="1596"/>
        <w:gridCol w:w="1416"/>
        <w:gridCol w:w="1377"/>
      </w:tblGrid>
      <w:tr w:rsidR="00E7479D" w:rsidTr="00833E71">
        <w:trPr>
          <w:cantSplit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5</w:t>
            </w:r>
          </w:p>
        </w:tc>
      </w:tr>
      <w:tr w:rsidR="00E7479D" w:rsidTr="00833E71">
        <w:trPr>
          <w:cantSplit/>
        </w:trPr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13 566,3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10 566,3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Техническое перевооружение системы теплоснабжения с устройством котлов наружного размещения для многоквартирного дома №4а по ул. Вокзальной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969 172,5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1 461 078,1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407 416,6</w:t>
            </w: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Детский сад на 100 мест по ул. Провиантская, 23, в Октябрьском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81 453,4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127 896,1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127 896,1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127 896,1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lastRenderedPageBreak/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187 347,7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187 347,7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229 968,1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65 309,7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89 607,6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32 965,0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80 000,0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57 000,0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407 416,6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407 416,6</w:t>
            </w: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418 483,7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602 762,1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588 396,6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3 500,0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5 700,0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2 865,5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скоростной трамвайной линии Мирный пер. - 6-я Дачная (детализация проекта по этапам строительства)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300,0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lastRenderedPageBreak/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150 000,0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150 000,0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7 992,4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3 992,4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1 745 603,3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1 461 078,1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407 416,6</w:t>
            </w:r>
          </w:p>
        </w:tc>
      </w:tr>
      <w:tr w:rsidR="00E7479D" w:rsidTr="00833E71">
        <w:trPr>
          <w:cantSplit/>
        </w:trPr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45 000,0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45 000,0</w:t>
            </w: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45 000,0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45 000,0</w:t>
            </w: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521 377,7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221 981,8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521 377,7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221 981,8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566 377,7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266 981,8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45 000,0</w:t>
            </w:r>
          </w:p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2 311 981,0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0F00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1 728 059,</w:t>
            </w:r>
            <w:r w:rsidR="000F00BD">
              <w:rPr>
                <w:b/>
                <w:bCs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452 416,6</w:t>
            </w:r>
          </w:p>
        </w:tc>
      </w:tr>
      <w:tr w:rsidR="00E7479D" w:rsidTr="00833E71">
        <w:trPr>
          <w:cantSplit/>
        </w:trPr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</w:tr>
      <w:tr w:rsidR="00E7479D" w:rsidTr="00833E71">
        <w:trPr>
          <w:cantSplit/>
        </w:trPr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</w:tr>
      <w:tr w:rsidR="00E7479D" w:rsidTr="00833E71">
        <w:trPr>
          <w:cantSplit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</w:p>
        </w:tc>
      </w:tr>
    </w:tbl>
    <w:p w:rsidR="00E7479D" w:rsidRPr="00AE73D7" w:rsidRDefault="00E7479D" w:rsidP="00E7479D"/>
    <w:p w:rsidR="00E2598B" w:rsidRPr="00E7479D" w:rsidRDefault="00E2598B" w:rsidP="00E7479D"/>
    <w:sectPr w:rsidR="00E2598B" w:rsidRPr="00E7479D" w:rsidSect="00E7479D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41C" w:rsidRDefault="0046241C" w:rsidP="00E7479D">
      <w:r>
        <w:separator/>
      </w:r>
    </w:p>
  </w:endnote>
  <w:endnote w:type="continuationSeparator" w:id="1">
    <w:p w:rsidR="0046241C" w:rsidRDefault="0046241C" w:rsidP="00E74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41C" w:rsidRDefault="0046241C" w:rsidP="00E7479D">
      <w:r>
        <w:separator/>
      </w:r>
    </w:p>
  </w:footnote>
  <w:footnote w:type="continuationSeparator" w:id="1">
    <w:p w:rsidR="0046241C" w:rsidRDefault="0046241C" w:rsidP="00E74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79D" w:rsidRDefault="00B90337" w:rsidP="00500E1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479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479D" w:rsidRDefault="00E747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79D" w:rsidRDefault="00B90337" w:rsidP="00500E1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479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4005">
      <w:rPr>
        <w:rStyle w:val="a7"/>
        <w:noProof/>
      </w:rPr>
      <w:t>2</w:t>
    </w:r>
    <w:r>
      <w:rPr>
        <w:rStyle w:val="a7"/>
      </w:rPr>
      <w:fldChar w:fldCharType="end"/>
    </w:r>
  </w:p>
  <w:p w:rsidR="00E7479D" w:rsidRDefault="00E747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7479D"/>
    <w:rsid w:val="000F00BD"/>
    <w:rsid w:val="001C64D0"/>
    <w:rsid w:val="002C3F39"/>
    <w:rsid w:val="0046241C"/>
    <w:rsid w:val="005F4005"/>
    <w:rsid w:val="00671226"/>
    <w:rsid w:val="006808C6"/>
    <w:rsid w:val="00833E71"/>
    <w:rsid w:val="00A24CAF"/>
    <w:rsid w:val="00AB1A06"/>
    <w:rsid w:val="00B90337"/>
    <w:rsid w:val="00B912FD"/>
    <w:rsid w:val="00E2598B"/>
    <w:rsid w:val="00E7479D"/>
    <w:rsid w:val="00F26780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747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479D"/>
  </w:style>
  <w:style w:type="paragraph" w:styleId="a5">
    <w:name w:val="footer"/>
    <w:basedOn w:val="a"/>
    <w:link w:val="a6"/>
    <w:uiPriority w:val="99"/>
    <w:semiHidden/>
    <w:unhideWhenUsed/>
    <w:rsid w:val="00E747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479D"/>
  </w:style>
  <w:style w:type="character" w:styleId="a7">
    <w:name w:val="page number"/>
    <w:basedOn w:val="a0"/>
    <w:uiPriority w:val="99"/>
    <w:semiHidden/>
    <w:unhideWhenUsed/>
    <w:rsid w:val="00E747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3</Pages>
  <Words>884</Words>
  <Characters>5039</Characters>
  <Application>Microsoft Office Word</Application>
  <DocSecurity>0</DocSecurity>
  <Lines>41</Lines>
  <Paragraphs>11</Paragraphs>
  <ScaleCrop>false</ScaleCrop>
  <Company/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Ivanovads</cp:lastModifiedBy>
  <cp:revision>4</cp:revision>
  <dcterms:created xsi:type="dcterms:W3CDTF">2020-03-10T11:12:00Z</dcterms:created>
  <dcterms:modified xsi:type="dcterms:W3CDTF">2020-03-12T07:50:00Z</dcterms:modified>
</cp:coreProperties>
</file>